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203A8D" w14:textId="77777777" w:rsidR="00A13A64" w:rsidRDefault="00A13A64" w:rsidP="00A13A6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MARTYN</w:t>
      </w:r>
      <w:r>
        <w:rPr>
          <w:rFonts w:cs="Times New Roman"/>
          <w:szCs w:val="24"/>
        </w:rPr>
        <w:t xml:space="preserve">         (fl.1477)</w:t>
      </w:r>
    </w:p>
    <w:p w14:paraId="1972F47D" w14:textId="77777777" w:rsidR="00A13A64" w:rsidRDefault="00A13A64" w:rsidP="00A13A6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Clerk.</w:t>
      </w:r>
    </w:p>
    <w:p w14:paraId="6A1A1AE7" w14:textId="77777777" w:rsidR="00A13A64" w:rsidRDefault="00A13A64" w:rsidP="00A13A64">
      <w:pPr>
        <w:pStyle w:val="NoSpacing"/>
        <w:rPr>
          <w:rFonts w:cs="Times New Roman"/>
          <w:szCs w:val="24"/>
        </w:rPr>
      </w:pPr>
    </w:p>
    <w:p w14:paraId="0686F24D" w14:textId="77777777" w:rsidR="00A13A64" w:rsidRDefault="00A13A64" w:rsidP="00A13A64">
      <w:pPr>
        <w:pStyle w:val="NoSpacing"/>
        <w:rPr>
          <w:rFonts w:cs="Times New Roman"/>
          <w:szCs w:val="24"/>
        </w:rPr>
      </w:pPr>
    </w:p>
    <w:p w14:paraId="020A3A69" w14:textId="77777777" w:rsidR="00A13A64" w:rsidRDefault="00A13A64" w:rsidP="00A13A6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Feb,1477</w:t>
      </w:r>
      <w:r>
        <w:rPr>
          <w:rFonts w:cs="Times New Roman"/>
          <w:szCs w:val="24"/>
        </w:rPr>
        <w:tab/>
        <w:t>He was on a commission to enquire by oath of good men of the counties</w:t>
      </w:r>
    </w:p>
    <w:p w14:paraId="5D6F77BA" w14:textId="77777777" w:rsidR="00A13A64" w:rsidRDefault="00A13A64" w:rsidP="00A13A6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of Kent, Hertfordshire, Essex, Surrey, Middlesex, Berkshire, </w:t>
      </w:r>
    </w:p>
    <w:p w14:paraId="18511382" w14:textId="77777777" w:rsidR="00A13A64" w:rsidRDefault="00A13A64" w:rsidP="00A13A6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Buckinghamshire, Oxfordshire and Gloucestershire into the capture of swans</w:t>
      </w:r>
    </w:p>
    <w:p w14:paraId="79663325" w14:textId="77777777" w:rsidR="00A13A64" w:rsidRDefault="00A13A64" w:rsidP="00A13A6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and cygnets on the River Thames and its tributaries from Cirencester to its</w:t>
      </w:r>
    </w:p>
    <w:p w14:paraId="60C5193C" w14:textId="77777777" w:rsidR="00A13A64" w:rsidRDefault="00A13A64" w:rsidP="00A13A6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mouth, the alteration or deletion of  marks and the taking of </w:t>
      </w:r>
      <w:proofErr w:type="gramStart"/>
      <w:r>
        <w:rPr>
          <w:rFonts w:cs="Times New Roman"/>
          <w:szCs w:val="24"/>
        </w:rPr>
        <w:t>swans</w:t>
      </w:r>
      <w:proofErr w:type="gramEnd"/>
      <w:r>
        <w:rPr>
          <w:rFonts w:cs="Times New Roman"/>
          <w:szCs w:val="24"/>
        </w:rPr>
        <w:t xml:space="preserve"> eggs </w:t>
      </w:r>
    </w:p>
    <w:p w14:paraId="04660A50" w14:textId="77777777" w:rsidR="00A13A64" w:rsidRDefault="00A13A64" w:rsidP="00A13A6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and to arrest and imprison the offenders.</w:t>
      </w:r>
    </w:p>
    <w:p w14:paraId="59A647AC" w14:textId="77777777" w:rsidR="00A13A64" w:rsidRDefault="00A13A64" w:rsidP="00A13A6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(C.P.R. 1476-85 p.24)</w:t>
      </w:r>
    </w:p>
    <w:p w14:paraId="5B187C8E" w14:textId="77777777" w:rsidR="00A13A64" w:rsidRDefault="00A13A64" w:rsidP="00A13A64">
      <w:pPr>
        <w:pStyle w:val="NoSpacing"/>
        <w:rPr>
          <w:rFonts w:cs="Times New Roman"/>
          <w:szCs w:val="24"/>
        </w:rPr>
      </w:pPr>
    </w:p>
    <w:p w14:paraId="556F4314" w14:textId="77777777" w:rsidR="00A13A64" w:rsidRDefault="00A13A64" w:rsidP="00A13A64">
      <w:pPr>
        <w:pStyle w:val="NoSpacing"/>
        <w:rPr>
          <w:rFonts w:cs="Times New Roman"/>
          <w:szCs w:val="24"/>
        </w:rPr>
      </w:pPr>
    </w:p>
    <w:p w14:paraId="286D3AE5" w14:textId="77777777" w:rsidR="00A13A64" w:rsidRDefault="00A13A64" w:rsidP="00A13A6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21 June 2025</w:t>
      </w:r>
    </w:p>
    <w:p w14:paraId="748FBA2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C7A029" w14:textId="77777777" w:rsidR="00A13A64" w:rsidRDefault="00A13A64" w:rsidP="009139A6">
      <w:r>
        <w:separator/>
      </w:r>
    </w:p>
  </w:endnote>
  <w:endnote w:type="continuationSeparator" w:id="0">
    <w:p w14:paraId="4FD16FCF" w14:textId="77777777" w:rsidR="00A13A64" w:rsidRDefault="00A13A6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E799C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5818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1C44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ECEE2A" w14:textId="77777777" w:rsidR="00A13A64" w:rsidRDefault="00A13A64" w:rsidP="009139A6">
      <w:r>
        <w:separator/>
      </w:r>
    </w:p>
  </w:footnote>
  <w:footnote w:type="continuationSeparator" w:id="0">
    <w:p w14:paraId="5287BC85" w14:textId="77777777" w:rsidR="00A13A64" w:rsidRDefault="00A13A6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CE808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DFDFC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4A4CF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3A64"/>
    <w:rsid w:val="000666E0"/>
    <w:rsid w:val="000A2E7A"/>
    <w:rsid w:val="001307AC"/>
    <w:rsid w:val="00190DFA"/>
    <w:rsid w:val="002510B7"/>
    <w:rsid w:val="00270799"/>
    <w:rsid w:val="002737D5"/>
    <w:rsid w:val="00357E4A"/>
    <w:rsid w:val="005B721E"/>
    <w:rsid w:val="005C130B"/>
    <w:rsid w:val="00826F5C"/>
    <w:rsid w:val="009139A6"/>
    <w:rsid w:val="009345A1"/>
    <w:rsid w:val="009411C2"/>
    <w:rsid w:val="009448BB"/>
    <w:rsid w:val="00946A41"/>
    <w:rsid w:val="00947624"/>
    <w:rsid w:val="00A13A64"/>
    <w:rsid w:val="00A3176C"/>
    <w:rsid w:val="00A47C87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564D09"/>
  <w15:chartTrackingRefBased/>
  <w15:docId w15:val="{3540882E-C736-49C6-BA29-4E7502045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75</Words>
  <Characters>428</Characters>
  <Application>Microsoft Office Word</Application>
  <DocSecurity>0</DocSecurity>
  <Lines>3</Lines>
  <Paragraphs>1</Paragraphs>
  <ScaleCrop>false</ScaleCrop>
  <Company/>
  <LinksUpToDate>false</LinksUpToDate>
  <CharactersWithSpaces>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2025-06-21T18:21:00Z</dcterms:created>
  <dcterms:modified xsi:type="dcterms:W3CDTF">2025-06-21T18:21:00Z</dcterms:modified>
</cp:coreProperties>
</file>